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7BA81E" w14:textId="77777777" w:rsidR="00362B0E" w:rsidRPr="00362B0E" w:rsidRDefault="00362B0E" w:rsidP="00362B0E">
      <w:pPr>
        <w:spacing w:after="0"/>
        <w:rPr>
          <w:rFonts w:ascii="Arial" w:eastAsia="SimSun" w:hAnsi="Arial" w:cs="Arial"/>
          <w:b/>
          <w:color w:val="000000" w:themeColor="text1"/>
          <w:sz w:val="36"/>
          <w:szCs w:val="36"/>
          <w:lang w:eastAsia="zh-CN"/>
        </w:rPr>
      </w:pPr>
    </w:p>
    <w:p w14:paraId="77ED6588" w14:textId="77777777"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14:paraId="695CFC0E" w14:textId="77777777"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14:paraId="2F3E836C" w14:textId="77777777"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14:paraId="713DC353" w14:textId="77777777">
        <w:tc>
          <w:tcPr>
            <w:tcW w:w="3510" w:type="dxa"/>
          </w:tcPr>
          <w:p w14:paraId="0C449403"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14:paraId="3DEEFF65" w14:textId="77777777"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14:paraId="14C8AA66" w14:textId="77777777" w:rsidR="00695DF5" w:rsidRPr="006C1C90" w:rsidRDefault="00695DF5" w:rsidP="00362B0E">
            <w:pPr>
              <w:rPr>
                <w:rFonts w:ascii="Arial" w:hAnsi="Arial" w:cs="Arial"/>
                <w:b/>
                <w:sz w:val="24"/>
                <w:szCs w:val="24"/>
              </w:rPr>
            </w:pPr>
          </w:p>
        </w:tc>
      </w:tr>
      <w:tr w:rsidR="00695DF5" w:rsidRPr="006C1C90" w14:paraId="45283F20" w14:textId="77777777">
        <w:tc>
          <w:tcPr>
            <w:tcW w:w="3510" w:type="dxa"/>
          </w:tcPr>
          <w:p w14:paraId="697B30CD"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14:paraId="360C06CF" w14:textId="77777777"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14:paraId="066E00FB" w14:textId="77777777" w:rsidR="00695DF5" w:rsidRPr="006C1C90" w:rsidRDefault="00695DF5" w:rsidP="00362B0E">
            <w:pPr>
              <w:rPr>
                <w:rFonts w:ascii="Arial" w:hAnsi="Arial" w:cs="Arial"/>
                <w:b/>
                <w:sz w:val="24"/>
                <w:szCs w:val="24"/>
              </w:rPr>
            </w:pPr>
          </w:p>
        </w:tc>
      </w:tr>
      <w:tr w:rsidR="00695DF5" w:rsidRPr="006C1C90" w14:paraId="12848775" w14:textId="77777777">
        <w:tc>
          <w:tcPr>
            <w:tcW w:w="3510" w:type="dxa"/>
          </w:tcPr>
          <w:p w14:paraId="340A9354" w14:textId="77777777"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14:paraId="14C2DC27" w14:textId="77777777"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014D4B54" w14:textId="77777777"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14:paraId="0D4F955C"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4121949C"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404EEDC4"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14:paraId="2F04462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5203363B"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604451E5"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38069D93"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70D7F30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27926F11" w14:textId="77777777" w:rsidR="003E62C4" w:rsidRPr="006C1C90" w:rsidRDefault="003E62C4" w:rsidP="00362B0E">
      <w:pPr>
        <w:pStyle w:val="Heading1"/>
        <w:rPr>
          <w:rFonts w:ascii="Arial" w:hAnsi="Arial" w:cs="Arial"/>
          <w:sz w:val="24"/>
          <w:szCs w:val="24"/>
        </w:rPr>
      </w:pPr>
      <w:r w:rsidRPr="006C1C90">
        <w:rPr>
          <w:rFonts w:ascii="Arial" w:hAnsi="Arial" w:cs="Arial"/>
          <w:sz w:val="24"/>
          <w:szCs w:val="24"/>
        </w:rPr>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14:paraId="37BBA2D6" w14:textId="77777777" w:rsidR="00B33B8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r w:rsidR="00B33B80">
        <w:rPr>
          <w:rFonts w:ascii="Arial" w:hAnsi="Arial" w:cs="Arial"/>
          <w:sz w:val="24"/>
          <w:szCs w:val="24"/>
        </w:rPr>
        <w:t xml:space="preserve">  </w:t>
      </w:r>
    </w:p>
    <w:p w14:paraId="3462C668" w14:textId="5D7317B5" w:rsidR="003E62C4" w:rsidRPr="006C1C90" w:rsidRDefault="00B33B80" w:rsidP="00362B0E">
      <w:pPr>
        <w:pStyle w:val="Heading2"/>
        <w:jc w:val="left"/>
        <w:rPr>
          <w:rFonts w:ascii="Arial" w:hAnsi="Arial" w:cs="Arial"/>
          <w:sz w:val="24"/>
          <w:szCs w:val="24"/>
        </w:rPr>
      </w:pPr>
      <w:r>
        <w:rPr>
          <w:rFonts w:ascii="Arial" w:hAnsi="Arial" w:cs="Arial"/>
          <w:sz w:val="24"/>
          <w:szCs w:val="24"/>
        </w:rPr>
        <w:t>Where a DEFCON or DEFORM is updated or replaced the reference shall be taken as referring to the updated or replacement DEFCON or DEFORM</w:t>
      </w:r>
      <w:r w:rsidR="006D5606">
        <w:rPr>
          <w:rFonts w:ascii="Arial" w:hAnsi="Arial" w:cs="Arial"/>
          <w:sz w:val="24"/>
          <w:szCs w:val="24"/>
        </w:rPr>
        <w:t xml:space="preserve"> from time to time.</w:t>
      </w:r>
    </w:p>
    <w:p w14:paraId="4C625561" w14:textId="2019DFF3" w:rsidR="003E62C4"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Off Contract, the DEFCONs and DEFFORMS shall prevail. </w:t>
      </w:r>
    </w:p>
    <w:p w14:paraId="009D6DE8" w14:textId="43A9ED3E" w:rsidR="00AA59A1" w:rsidRPr="00367172" w:rsidRDefault="00AA59A1" w:rsidP="00367172">
      <w:pPr>
        <w:pStyle w:val="Heading1"/>
        <w:rPr>
          <w:rFonts w:ascii="Arial" w:hAnsi="Arial" w:cs="Arial"/>
          <w:sz w:val="24"/>
          <w:szCs w:val="24"/>
        </w:rPr>
      </w:pPr>
      <w:r w:rsidRPr="00367172">
        <w:rPr>
          <w:rFonts w:ascii="Arial" w:hAnsi="Arial" w:cs="Arial"/>
          <w:bCs w:val="0"/>
          <w:sz w:val="24"/>
          <w:szCs w:val="24"/>
        </w:rPr>
        <w:t>A</w:t>
      </w:r>
      <w:r w:rsidRPr="00AA59A1">
        <w:rPr>
          <w:rFonts w:ascii="Arial" w:hAnsi="Arial" w:cs="Arial"/>
          <w:bCs w:val="0"/>
          <w:sz w:val="24"/>
          <w:szCs w:val="24"/>
        </w:rPr>
        <w:t>uthorisation by the Crown for use of third party intellectual property rights</w:t>
      </w:r>
    </w:p>
    <w:p w14:paraId="6C7E9AE2" w14:textId="109252BC" w:rsidR="00AA59A1" w:rsidRPr="00AA59A1" w:rsidRDefault="00AA59A1">
      <w:pPr>
        <w:pStyle w:val="Heading2"/>
        <w:jc w:val="left"/>
        <w:rPr>
          <w:rFonts w:ascii="Arial" w:hAnsi="Arial" w:cs="Arial"/>
          <w:sz w:val="24"/>
          <w:szCs w:val="24"/>
        </w:rPr>
      </w:pPr>
      <w:r w:rsidRPr="00367172">
        <w:rPr>
          <w:rFonts w:ascii="Arial" w:hAnsi="Arial" w:cs="Arial"/>
          <w:sz w:val="24"/>
          <w:szCs w:val="24"/>
        </w:rPr>
        <w:t xml:space="preserve">Notwithstanding any other provisions of the </w:t>
      </w:r>
      <w:r>
        <w:rPr>
          <w:rFonts w:ascii="Arial" w:hAnsi="Arial" w:cs="Arial"/>
          <w:sz w:val="24"/>
          <w:szCs w:val="24"/>
        </w:rPr>
        <w:t xml:space="preserve">Call Off </w:t>
      </w:r>
      <w:r w:rsidRPr="00367172">
        <w:rPr>
          <w:rFonts w:ascii="Arial" w:hAnsi="Arial" w:cs="Arial"/>
          <w:sz w:val="24"/>
          <w:szCs w:val="24"/>
        </w:rPr>
        <w:t>Contract and for the avoidance of doubt, award of the</w:t>
      </w:r>
      <w:r>
        <w:rPr>
          <w:rFonts w:ascii="Arial" w:hAnsi="Arial" w:cs="Arial"/>
          <w:sz w:val="24"/>
          <w:szCs w:val="24"/>
        </w:rPr>
        <w:t xml:space="preserve"> Call Off</w:t>
      </w:r>
      <w:r w:rsidRPr="00367172">
        <w:rPr>
          <w:rFonts w:ascii="Arial" w:hAnsi="Arial" w:cs="Arial"/>
          <w:sz w:val="24"/>
          <w:szCs w:val="24"/>
        </w:rPr>
        <w:t xml:space="preserve"> Contract by the </w:t>
      </w:r>
      <w:r>
        <w:rPr>
          <w:rFonts w:ascii="Arial" w:hAnsi="Arial" w:cs="Arial"/>
          <w:sz w:val="24"/>
          <w:szCs w:val="24"/>
        </w:rPr>
        <w:t xml:space="preserve">Buyer </w:t>
      </w:r>
      <w:r w:rsidRPr="00367172">
        <w:rPr>
          <w:rFonts w:ascii="Arial" w:hAnsi="Arial" w:cs="Arial"/>
          <w:sz w:val="24"/>
          <w:szCs w:val="24"/>
        </w:rPr>
        <w:t xml:space="preserve">and placement of any contract task under it does not constitute an authorisation by the Crown under Sections 55 and 56 of the Patents Act 1977 or Section 12 of the Registered Designs Act 1949. The </w:t>
      </w:r>
      <w:r>
        <w:rPr>
          <w:rFonts w:ascii="Arial" w:hAnsi="Arial" w:cs="Arial"/>
          <w:sz w:val="24"/>
          <w:szCs w:val="24"/>
        </w:rPr>
        <w:t>Supplier</w:t>
      </w:r>
      <w:r w:rsidRPr="00367172">
        <w:rPr>
          <w:rFonts w:ascii="Arial" w:hAnsi="Arial" w:cs="Arial"/>
          <w:sz w:val="24"/>
          <w:szCs w:val="24"/>
        </w:rPr>
        <w:t xml:space="preserve"> acknowledges that any such authorisation by the </w:t>
      </w:r>
      <w:r>
        <w:rPr>
          <w:rFonts w:ascii="Arial" w:hAnsi="Arial" w:cs="Arial"/>
          <w:sz w:val="24"/>
          <w:szCs w:val="24"/>
        </w:rPr>
        <w:t>Buyer</w:t>
      </w:r>
      <w:bookmarkStart w:id="0" w:name="_GoBack"/>
      <w:r w:rsidRPr="00367172">
        <w:rPr>
          <w:rFonts w:ascii="Arial" w:hAnsi="Arial" w:cs="Arial"/>
          <w:sz w:val="24"/>
          <w:szCs w:val="24"/>
        </w:rPr>
        <w:t xml:space="preserve"> under its statutory powers must be expressly provided in writing, with reference to the acts authorised and the specific intellectual property involved.</w:t>
      </w:r>
      <w:bookmarkEnd w:id="0"/>
    </w:p>
    <w:p w14:paraId="73723CA8" w14:textId="77777777"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14:paraId="008DF1BF" w14:textId="77777777" w:rsidR="006C1C90" w:rsidRDefault="006C1C90" w:rsidP="00362B0E">
      <w:pPr>
        <w:rPr>
          <w:rFonts w:ascii="Arial" w:hAnsi="Arial" w:cs="Arial"/>
          <w:b/>
          <w:sz w:val="36"/>
          <w:szCs w:val="36"/>
        </w:rPr>
      </w:pPr>
    </w:p>
    <w:p w14:paraId="607FD179" w14:textId="77777777"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14:paraId="22940BCA" w14:textId="77777777" w:rsidR="003E62C4" w:rsidRPr="006C1C90" w:rsidRDefault="003E62C4" w:rsidP="00362B0E">
      <w:pPr>
        <w:spacing w:after="0"/>
        <w:ind w:left="720"/>
        <w:rPr>
          <w:rFonts w:ascii="Arial" w:eastAsia="SimSun" w:hAnsi="Arial" w:cs="Arial"/>
          <w:color w:val="000000" w:themeColor="text1"/>
          <w:sz w:val="24"/>
          <w:szCs w:val="24"/>
          <w:lang w:eastAsia="zh-CN"/>
        </w:rPr>
      </w:pPr>
    </w:p>
    <w:p w14:paraId="24951ADA" w14:textId="77777777"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14:paraId="0733E834" w14:textId="77777777"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6D5FBF8C" w14:textId="77777777"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0D444198" w14:textId="77777777"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14:paraId="6D8A29BE" w14:textId="77777777" w:rsidTr="006C1C90">
        <w:tc>
          <w:tcPr>
            <w:tcW w:w="2870" w:type="dxa"/>
          </w:tcPr>
          <w:p w14:paraId="0E950EB5"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14:paraId="0761E8DC"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14:paraId="522EEEC0"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28686821" w14:textId="77777777" w:rsidTr="006C1C90">
        <w:tc>
          <w:tcPr>
            <w:tcW w:w="2870" w:type="dxa"/>
          </w:tcPr>
          <w:p w14:paraId="687050BD"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14:paraId="37D64019"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14:paraId="3165C5F7"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486F73D5"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76BB94E8"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154C8304"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334AF84F" w14:textId="77777777"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14:paraId="5E24CFF4" w14:textId="77777777"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14:paraId="1F7ED6E5" w14:textId="77777777" w:rsidTr="006C1C90">
        <w:tc>
          <w:tcPr>
            <w:tcW w:w="2976" w:type="dxa"/>
          </w:tcPr>
          <w:p w14:paraId="454ABB00"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14:paraId="5EF4D666"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14:paraId="71D1FA5E"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0CE0D19C" w14:textId="77777777" w:rsidTr="006C1C90">
        <w:tc>
          <w:tcPr>
            <w:tcW w:w="2976" w:type="dxa"/>
          </w:tcPr>
          <w:p w14:paraId="6006D4A6"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14:paraId="0118CCC2"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14:paraId="2F73E9E5"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27D5FD5E" w14:textId="77777777" w:rsidR="00695DF5" w:rsidRPr="006C1C90" w:rsidRDefault="00695DF5" w:rsidP="00362B0E">
      <w:pPr>
        <w:rPr>
          <w:rFonts w:ascii="Arial" w:hAnsi="Arial" w:cs="Arial"/>
          <w:color w:val="000000" w:themeColor="text1"/>
          <w:sz w:val="24"/>
          <w:szCs w:val="24"/>
        </w:rPr>
      </w:pPr>
    </w:p>
    <w:p w14:paraId="5765B702" w14:textId="77777777" w:rsidR="00A86603" w:rsidRDefault="00A86603" w:rsidP="00362B0E">
      <w:pPr>
        <w:rPr>
          <w:rFonts w:ascii="Arial" w:hAnsi="Arial" w:cs="Arial"/>
          <w:color w:val="000000" w:themeColor="text1"/>
          <w:sz w:val="24"/>
          <w:szCs w:val="24"/>
        </w:rPr>
        <w:sectPr w:rsidR="00A86603"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pPr>
    </w:p>
    <w:p w14:paraId="742A9E3A" w14:textId="77777777"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66ABB" w14:textId="77777777" w:rsidR="00DD4668" w:rsidRDefault="00DD4668">
      <w:pPr>
        <w:spacing w:after="0"/>
      </w:pPr>
      <w:r>
        <w:separator/>
      </w:r>
    </w:p>
  </w:endnote>
  <w:endnote w:type="continuationSeparator" w:id="0">
    <w:p w14:paraId="72A3D8A9" w14:textId="77777777" w:rsidR="00DD4668" w:rsidRDefault="00DD46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6CD0D" w14:textId="77777777" w:rsidR="003E62C4" w:rsidRDefault="003E62C4" w:rsidP="003E62C4">
    <w:pPr>
      <w:tabs>
        <w:tab w:val="center" w:pos="4513"/>
        <w:tab w:val="right" w:pos="9026"/>
      </w:tabs>
      <w:spacing w:after="0"/>
    </w:pPr>
  </w:p>
  <w:p w14:paraId="1A556209" w14:textId="77777777"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p>
  <w:p w14:paraId="589EC5EA" w14:textId="1E1A28A0"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367172">
      <w:rPr>
        <w:rFonts w:ascii="Arial" w:hAnsi="Arial"/>
        <w:noProof/>
        <w:sz w:val="20"/>
      </w:rPr>
      <w:t>3</w:t>
    </w:r>
    <w:r w:rsidR="006C1C90" w:rsidRPr="00985E32">
      <w:rPr>
        <w:rFonts w:ascii="Arial" w:hAnsi="Arial"/>
        <w:noProof/>
        <w:sz w:val="20"/>
      </w:rPr>
      <w:fldChar w:fldCharType="end"/>
    </w:r>
  </w:p>
  <w:p w14:paraId="5E1B8942" w14:textId="77777777" w:rsidR="00695DF5" w:rsidRPr="003E62C4" w:rsidRDefault="004A54A7"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B09AE" w14:textId="77777777" w:rsidR="007C7AF8" w:rsidRDefault="007C7AF8" w:rsidP="006C1C90">
    <w:pPr>
      <w:tabs>
        <w:tab w:val="center" w:pos="4513"/>
        <w:tab w:val="right" w:pos="9026"/>
      </w:tabs>
      <w:spacing w:after="0"/>
    </w:pPr>
  </w:p>
  <w:p w14:paraId="33AF4322"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65AF50E8"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11BFC128" w14:textId="77777777" w:rsidR="006C1C90" w:rsidRDefault="006C1C90">
    <w:pPr>
      <w:pStyle w:val="Footer"/>
    </w:pPr>
    <w:r w:rsidRPr="009673F9">
      <w:t>Model Version :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6EF7A" w14:textId="77777777" w:rsidR="00DD4668" w:rsidRDefault="00DD4668">
      <w:pPr>
        <w:spacing w:after="0"/>
      </w:pPr>
      <w:r>
        <w:separator/>
      </w:r>
    </w:p>
  </w:footnote>
  <w:footnote w:type="continuationSeparator" w:id="0">
    <w:p w14:paraId="6F2DCF28" w14:textId="77777777" w:rsidR="00DD4668" w:rsidRDefault="00DD46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6DC5D" w14:textId="77777777"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14:paraId="0FB0D253" w14:textId="77777777" w:rsidR="00362B0E" w:rsidRDefault="00362B0E" w:rsidP="00362B0E">
    <w:pPr>
      <w:spacing w:after="0"/>
      <w:rPr>
        <w:rFonts w:ascii="Arial" w:hAnsi="Arial" w:cs="Arial"/>
        <w:sz w:val="20"/>
      </w:rPr>
    </w:pPr>
    <w:r>
      <w:rPr>
        <w:rFonts w:ascii="Arial" w:hAnsi="Arial" w:cs="Arial"/>
        <w:sz w:val="20"/>
      </w:rPr>
      <w:t>Call-Off Ref:</w:t>
    </w:r>
  </w:p>
  <w:p w14:paraId="0D817B6B" w14:textId="77777777"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2018</w:t>
    </w:r>
  </w:p>
  <w:p w14:paraId="3B68735D" w14:textId="77777777"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D1652"/>
    <w:rsid w:val="001B64FF"/>
    <w:rsid w:val="00362B0E"/>
    <w:rsid w:val="00367172"/>
    <w:rsid w:val="003864A1"/>
    <w:rsid w:val="003E62C4"/>
    <w:rsid w:val="004A54A7"/>
    <w:rsid w:val="00625E50"/>
    <w:rsid w:val="00695DF5"/>
    <w:rsid w:val="006C1C90"/>
    <w:rsid w:val="006D5606"/>
    <w:rsid w:val="007C7AF8"/>
    <w:rsid w:val="00953390"/>
    <w:rsid w:val="00A07838"/>
    <w:rsid w:val="00A86603"/>
    <w:rsid w:val="00AA59A1"/>
    <w:rsid w:val="00AE5863"/>
    <w:rsid w:val="00B33B80"/>
    <w:rsid w:val="00DD46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DB5E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E884D-7DB9-461A-A303-CCFABA76D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6348A2D1</Template>
  <TotalTime>0</TotalTime>
  <Pages>5</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2020-02-27T11:34:00Z</dcterms:created>
  <dcterms:modified xsi:type="dcterms:W3CDTF">2020-06-24T08:42:00Z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